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30478CDD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0EDA5D3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7FF82BE" w14:textId="77777777" w:rsidR="000B3734" w:rsidRPr="001C55D1" w:rsidRDefault="000B3734" w:rsidP="00037387"/>
        </w:tc>
      </w:tr>
      <w:tr w:rsidR="000B3734" w:rsidRPr="001C55D1" w14:paraId="168B3A20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3CBF5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E44F64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3C6A3EB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65BCB348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41A999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1459D4" w14:textId="556790D5" w:rsidR="000B3734" w:rsidRPr="001C55D1" w:rsidRDefault="0047217F" w:rsidP="00037387">
            <w:r>
              <w:t>30-01.59.06-18-</w:t>
            </w:r>
            <w:r w:rsidR="00F42849">
              <w:t>089-</w:t>
            </w:r>
            <w:r w:rsidR="00053FF6">
              <w:t>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C6EE9C" w14:textId="77777777" w:rsidR="000B3734" w:rsidRPr="001C55D1" w:rsidRDefault="000B3734" w:rsidP="00037387"/>
        </w:tc>
      </w:tr>
      <w:tr w:rsidR="000B3734" w:rsidRPr="001C55D1" w14:paraId="56C39DA9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36BE7B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63628AF" w14:textId="77777777" w:rsidR="000B3734" w:rsidRPr="001C55D1" w:rsidRDefault="000B3734" w:rsidP="00037387"/>
        </w:tc>
      </w:tr>
      <w:tr w:rsidR="000B3734" w:rsidRPr="001C55D1" w14:paraId="517D3DD2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43F4D" w14:textId="77777777" w:rsidR="000B3734" w:rsidRPr="001C55D1" w:rsidRDefault="0047217F" w:rsidP="0047217F">
            <w:r w:rsidRPr="0047217F">
              <w:t>Umbau und Erwei</w:t>
            </w:r>
            <w:r>
              <w:t xml:space="preserve">terung der </w:t>
            </w:r>
            <w:proofErr w:type="spellStart"/>
            <w:r>
              <w:t>Raphaelschule</w:t>
            </w:r>
            <w:proofErr w:type="spellEnd"/>
            <w:r>
              <w:t xml:space="preserve"> Recke</w:t>
            </w:r>
          </w:p>
        </w:tc>
      </w:tr>
      <w:tr w:rsidR="000B3734" w:rsidRPr="001C55D1" w14:paraId="02A71350" w14:textId="77777777" w:rsidTr="000E2237">
        <w:trPr>
          <w:trHeight w:val="60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B97AC1" w14:textId="77777777" w:rsidR="000B3734" w:rsidRPr="001C55D1" w:rsidRDefault="000B3734" w:rsidP="00037387"/>
        </w:tc>
      </w:tr>
      <w:tr w:rsidR="000B3734" w:rsidRPr="001C55D1" w14:paraId="4FC7FDCC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9C8554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5B3DA3C" w14:textId="77777777" w:rsidR="000B3734" w:rsidRPr="001C55D1" w:rsidRDefault="000B3734" w:rsidP="00037387"/>
        </w:tc>
      </w:tr>
      <w:tr w:rsidR="000B3734" w:rsidRPr="001C55D1" w14:paraId="79291A20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05852" w14:textId="175C1E99" w:rsidR="000B3734" w:rsidRPr="001C55D1" w:rsidRDefault="0086382F" w:rsidP="00037387">
            <w:r>
              <w:t>Innenputz</w:t>
            </w:r>
            <w:r w:rsidR="00AD1365">
              <w:t>-Arbeiten</w:t>
            </w:r>
          </w:p>
        </w:tc>
      </w:tr>
    </w:tbl>
    <w:p w14:paraId="38DC43BF" w14:textId="77777777" w:rsidR="000B3734" w:rsidRPr="00D25B27" w:rsidRDefault="000B3734" w:rsidP="00B5249E">
      <w:pPr>
        <w:rPr>
          <w:sz w:val="16"/>
          <w:szCs w:val="16"/>
        </w:rPr>
      </w:pPr>
    </w:p>
    <w:p w14:paraId="751FD59E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6153096E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47"/>
        <w:gridCol w:w="698"/>
        <w:gridCol w:w="735"/>
        <w:gridCol w:w="735"/>
        <w:gridCol w:w="919"/>
        <w:gridCol w:w="766"/>
        <w:gridCol w:w="1255"/>
      </w:tblGrid>
      <w:tr w:rsidR="00D25B27" w:rsidRPr="00B5249E" w14:paraId="536D2499" w14:textId="77777777" w:rsidTr="004A6153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499DA4B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3FC3EB1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5A1E0A6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4D81C45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065737C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47" w:type="dxa"/>
            <w:vMerge w:val="restart"/>
            <w:noWrap/>
            <w:vAlign w:val="center"/>
          </w:tcPr>
          <w:p w14:paraId="5B03507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98" w:type="dxa"/>
            <w:vMerge w:val="restart"/>
            <w:noWrap/>
            <w:vAlign w:val="center"/>
          </w:tcPr>
          <w:p w14:paraId="2931CAA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Zeitan</w:t>
            </w:r>
            <w:proofErr w:type="spellEnd"/>
            <w:r w:rsidRPr="00116FF0">
              <w:rPr>
                <w:sz w:val="12"/>
                <w:szCs w:val="12"/>
              </w:rPr>
              <w:t>-</w:t>
            </w:r>
          </w:p>
          <w:p w14:paraId="76384D1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satz</w:t>
            </w:r>
            <w:proofErr w:type="spellEnd"/>
            <w:r w:rsidRPr="00116FF0">
              <w:rPr>
                <w:sz w:val="12"/>
                <w:szCs w:val="12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68F194A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16E1119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6EC683F0" w14:textId="77777777" w:rsidTr="004A6153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1D21F1C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3A44295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63F3D41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47" w:type="dxa"/>
            <w:vMerge/>
            <w:noWrap/>
            <w:vAlign w:val="center"/>
          </w:tcPr>
          <w:p w14:paraId="1C1C412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98" w:type="dxa"/>
            <w:vMerge/>
            <w:noWrap/>
            <w:vAlign w:val="center"/>
          </w:tcPr>
          <w:p w14:paraId="02FB99D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09494A1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5BACE3D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12ACE35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0D9A7F6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7B15B9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0B73A67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</w:t>
            </w:r>
            <w:proofErr w:type="spellStart"/>
            <w:r w:rsidRPr="00116FF0">
              <w:rPr>
                <w:sz w:val="12"/>
                <w:szCs w:val="12"/>
              </w:rPr>
              <w:t>Sp</w:t>
            </w:r>
            <w:proofErr w:type="spellEnd"/>
            <w:r w:rsidRPr="00116FF0">
              <w:rPr>
                <w:sz w:val="12"/>
                <w:szCs w:val="12"/>
              </w:rPr>
              <w:t>. 6+7+8+9)</w:t>
            </w:r>
          </w:p>
        </w:tc>
      </w:tr>
      <w:tr w:rsidR="00B5249E" w:rsidRPr="00B5249E" w14:paraId="3AD1D05B" w14:textId="77777777" w:rsidTr="004A6153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0C0846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04A5155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4C30E9A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47" w:type="dxa"/>
            <w:noWrap/>
            <w:vAlign w:val="center"/>
          </w:tcPr>
          <w:p w14:paraId="0B814C5F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698" w:type="dxa"/>
            <w:noWrap/>
            <w:vAlign w:val="center"/>
          </w:tcPr>
          <w:p w14:paraId="7A5B86A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244A23C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4B4AE15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12B4410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282F11F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30D01C1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5E70020D" w14:textId="77777777" w:rsidTr="004A6153">
        <w:trPr>
          <w:trHeight w:val="468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E330987" w14:textId="3D1E0B57" w:rsidR="00B5249E" w:rsidRPr="00B5249E" w:rsidRDefault="004A6153" w:rsidP="00B5249E">
            <w:r w:rsidRPr="004A6153">
              <w:rPr>
                <w:b/>
                <w:bCs/>
              </w:rPr>
              <w:t>01.1</w:t>
            </w:r>
          </w:p>
        </w:tc>
        <w:tc>
          <w:tcPr>
            <w:tcW w:w="2150" w:type="dxa"/>
            <w:noWrap/>
            <w:vAlign w:val="center"/>
          </w:tcPr>
          <w:p w14:paraId="27014B0C" w14:textId="40A8F4F6" w:rsidR="00B5249E" w:rsidRPr="00773692" w:rsidRDefault="00525D82" w:rsidP="00B5249E">
            <w:r w:rsidRPr="00525D82">
              <w:rPr>
                <w:b/>
                <w:bCs/>
              </w:rPr>
              <w:t>Baustelleneinrichtung</w:t>
            </w:r>
          </w:p>
        </w:tc>
        <w:tc>
          <w:tcPr>
            <w:tcW w:w="860" w:type="dxa"/>
            <w:noWrap/>
            <w:vAlign w:val="center"/>
          </w:tcPr>
          <w:p w14:paraId="77A8DE60" w14:textId="6564B742" w:rsidR="00B5249E" w:rsidRPr="00B5249E" w:rsidRDefault="004A6153" w:rsidP="00B5249E">
            <w:r>
              <w:t>1</w:t>
            </w:r>
          </w:p>
        </w:tc>
        <w:tc>
          <w:tcPr>
            <w:tcW w:w="647" w:type="dxa"/>
            <w:noWrap/>
            <w:vAlign w:val="center"/>
          </w:tcPr>
          <w:p w14:paraId="246812F8" w14:textId="4E379DA9" w:rsidR="00B5249E" w:rsidRPr="00B5249E" w:rsidRDefault="004A6153" w:rsidP="00B5249E">
            <w:proofErr w:type="spellStart"/>
            <w:r>
              <w:t>psch</w:t>
            </w:r>
            <w:proofErr w:type="spellEnd"/>
          </w:p>
        </w:tc>
        <w:tc>
          <w:tcPr>
            <w:tcW w:w="698" w:type="dxa"/>
            <w:noWrap/>
            <w:vAlign w:val="center"/>
          </w:tcPr>
          <w:p w14:paraId="47AC84F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074EB0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068CDA5" w14:textId="1E480071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FA620F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34A638B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7D9827F" w14:textId="77777777" w:rsidR="00B5249E" w:rsidRPr="00B5249E" w:rsidRDefault="00B5249E" w:rsidP="00B5249E"/>
        </w:tc>
      </w:tr>
      <w:tr w:rsidR="002E6E99" w:rsidRPr="00B5249E" w14:paraId="187FBE8F" w14:textId="77777777" w:rsidTr="004A6153">
        <w:trPr>
          <w:trHeight w:val="56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A0B843E" w14:textId="4B7E9E02" w:rsidR="002E6E99" w:rsidRPr="00B5249E" w:rsidRDefault="004A6153" w:rsidP="002E6E99">
            <w:r w:rsidRPr="004A6153">
              <w:rPr>
                <w:b/>
                <w:bCs/>
              </w:rPr>
              <w:t>02.01.1</w:t>
            </w:r>
          </w:p>
        </w:tc>
        <w:tc>
          <w:tcPr>
            <w:tcW w:w="2150" w:type="dxa"/>
            <w:noWrap/>
            <w:vAlign w:val="center"/>
          </w:tcPr>
          <w:p w14:paraId="76DCF7FE" w14:textId="5B23571E" w:rsidR="002E6E99" w:rsidRPr="00B5249E" w:rsidRDefault="004A6153" w:rsidP="002E6E99">
            <w:r w:rsidRPr="004A6153">
              <w:rPr>
                <w:b/>
                <w:bCs/>
              </w:rPr>
              <w:t>Verunreinigungen entfernen</w:t>
            </w:r>
          </w:p>
        </w:tc>
        <w:tc>
          <w:tcPr>
            <w:tcW w:w="860" w:type="dxa"/>
            <w:noWrap/>
            <w:vAlign w:val="center"/>
          </w:tcPr>
          <w:p w14:paraId="1622B154" w14:textId="42028FB3" w:rsidR="002E6E99" w:rsidRPr="00B5249E" w:rsidRDefault="004A6153" w:rsidP="002E6E99">
            <w:r>
              <w:t>1.240</w:t>
            </w:r>
          </w:p>
        </w:tc>
        <w:tc>
          <w:tcPr>
            <w:tcW w:w="647" w:type="dxa"/>
            <w:noWrap/>
            <w:vAlign w:val="center"/>
          </w:tcPr>
          <w:p w14:paraId="4BF9A647" w14:textId="2FF897F2" w:rsidR="002E6E99" w:rsidRPr="00B5249E" w:rsidRDefault="002E6E99" w:rsidP="002E6E99">
            <w:r>
              <w:t>M²</w:t>
            </w:r>
          </w:p>
        </w:tc>
        <w:tc>
          <w:tcPr>
            <w:tcW w:w="698" w:type="dxa"/>
            <w:noWrap/>
            <w:vAlign w:val="center"/>
          </w:tcPr>
          <w:p w14:paraId="436CC590" w14:textId="77777777" w:rsidR="002E6E99" w:rsidRPr="00B5249E" w:rsidRDefault="002E6E99" w:rsidP="002E6E99"/>
        </w:tc>
        <w:tc>
          <w:tcPr>
            <w:tcW w:w="735" w:type="dxa"/>
            <w:noWrap/>
            <w:vAlign w:val="center"/>
          </w:tcPr>
          <w:p w14:paraId="3EE40200" w14:textId="77777777" w:rsidR="002E6E99" w:rsidRPr="00B5249E" w:rsidRDefault="002E6E99" w:rsidP="002E6E99"/>
        </w:tc>
        <w:tc>
          <w:tcPr>
            <w:tcW w:w="735" w:type="dxa"/>
            <w:noWrap/>
            <w:vAlign w:val="center"/>
          </w:tcPr>
          <w:p w14:paraId="4C2D87ED" w14:textId="77777777" w:rsidR="002E6E99" w:rsidRPr="00B5249E" w:rsidRDefault="002E6E99" w:rsidP="002E6E99"/>
        </w:tc>
        <w:tc>
          <w:tcPr>
            <w:tcW w:w="919" w:type="dxa"/>
            <w:noWrap/>
            <w:vAlign w:val="center"/>
          </w:tcPr>
          <w:p w14:paraId="09C46558" w14:textId="77777777" w:rsidR="002E6E99" w:rsidRPr="00B5249E" w:rsidRDefault="002E6E99" w:rsidP="002E6E99"/>
        </w:tc>
        <w:tc>
          <w:tcPr>
            <w:tcW w:w="766" w:type="dxa"/>
            <w:noWrap/>
            <w:vAlign w:val="center"/>
          </w:tcPr>
          <w:p w14:paraId="4E709711" w14:textId="77777777" w:rsidR="002E6E99" w:rsidRPr="00B5249E" w:rsidRDefault="002E6E99" w:rsidP="002E6E99"/>
        </w:tc>
        <w:tc>
          <w:tcPr>
            <w:tcW w:w="1255" w:type="dxa"/>
            <w:noWrap/>
            <w:vAlign w:val="center"/>
          </w:tcPr>
          <w:p w14:paraId="5060468F" w14:textId="77777777" w:rsidR="002E6E99" w:rsidRPr="00B5249E" w:rsidRDefault="002E6E99" w:rsidP="002E6E99"/>
        </w:tc>
      </w:tr>
      <w:tr w:rsidR="00B5249E" w:rsidRPr="00B5249E" w14:paraId="0D858D36" w14:textId="77777777" w:rsidTr="004A6153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7BE28EC" w14:textId="65439F4F" w:rsidR="00B5249E" w:rsidRPr="00B5249E" w:rsidRDefault="00621D59" w:rsidP="00B5249E">
            <w:r w:rsidRPr="00621D59">
              <w:rPr>
                <w:b/>
                <w:bCs/>
              </w:rPr>
              <w:t>02.01.4</w:t>
            </w:r>
          </w:p>
        </w:tc>
        <w:tc>
          <w:tcPr>
            <w:tcW w:w="2150" w:type="dxa"/>
            <w:noWrap/>
            <w:vAlign w:val="center"/>
          </w:tcPr>
          <w:p w14:paraId="5534CFAF" w14:textId="374CB598" w:rsidR="00B5249E" w:rsidRPr="00DD41AE" w:rsidRDefault="00621D59" w:rsidP="00B5249E">
            <w:r w:rsidRPr="00621D59">
              <w:rPr>
                <w:b/>
                <w:bCs/>
              </w:rPr>
              <w:t>Grundierung, stark saugend</w:t>
            </w:r>
          </w:p>
        </w:tc>
        <w:tc>
          <w:tcPr>
            <w:tcW w:w="860" w:type="dxa"/>
            <w:noWrap/>
            <w:vAlign w:val="center"/>
          </w:tcPr>
          <w:p w14:paraId="6610406B" w14:textId="7ACF8800" w:rsidR="00B5249E" w:rsidRPr="009F08DA" w:rsidRDefault="009F08DA" w:rsidP="00B5249E">
            <w:r w:rsidRPr="009F08DA">
              <w:t>1.200</w:t>
            </w:r>
          </w:p>
        </w:tc>
        <w:tc>
          <w:tcPr>
            <w:tcW w:w="647" w:type="dxa"/>
            <w:noWrap/>
            <w:vAlign w:val="center"/>
          </w:tcPr>
          <w:p w14:paraId="18842C87" w14:textId="569CAE9D" w:rsidR="00B5249E" w:rsidRPr="00B5249E" w:rsidRDefault="008F1F54" w:rsidP="00B5249E">
            <w:r>
              <w:t>M²</w:t>
            </w:r>
          </w:p>
        </w:tc>
        <w:tc>
          <w:tcPr>
            <w:tcW w:w="698" w:type="dxa"/>
            <w:noWrap/>
            <w:vAlign w:val="center"/>
          </w:tcPr>
          <w:p w14:paraId="21AD00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5065B7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EF23B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43A149F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335FC3D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91AA053" w14:textId="77777777" w:rsidR="00B5249E" w:rsidRPr="00B5249E" w:rsidRDefault="00B5249E" w:rsidP="00B5249E"/>
        </w:tc>
      </w:tr>
      <w:tr w:rsidR="0033573E" w:rsidRPr="00B5249E" w14:paraId="5BA8F01B" w14:textId="77777777" w:rsidTr="004A6153">
        <w:trPr>
          <w:trHeight w:val="55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7870A3C" w14:textId="07BDA974" w:rsidR="0033573E" w:rsidRPr="00B5249E" w:rsidRDefault="009F08DA" w:rsidP="0033573E">
            <w:r w:rsidRPr="009F08DA">
              <w:rPr>
                <w:b/>
                <w:bCs/>
              </w:rPr>
              <w:t>02.01.9</w:t>
            </w:r>
          </w:p>
        </w:tc>
        <w:tc>
          <w:tcPr>
            <w:tcW w:w="2150" w:type="dxa"/>
            <w:noWrap/>
            <w:vAlign w:val="center"/>
          </w:tcPr>
          <w:p w14:paraId="72A093C8" w14:textId="0DD9534D" w:rsidR="0033573E" w:rsidRPr="00D10355" w:rsidRDefault="009F08DA" w:rsidP="00D10355">
            <w:r w:rsidRPr="009F08DA">
              <w:rPr>
                <w:b/>
                <w:bCs/>
              </w:rPr>
              <w:t xml:space="preserve">Haftbrücke für </w:t>
            </w:r>
            <w:proofErr w:type="spellStart"/>
            <w:r w:rsidRPr="009F08DA">
              <w:rPr>
                <w:b/>
                <w:bCs/>
              </w:rPr>
              <w:t>Gipsputz</w:t>
            </w:r>
            <w:proofErr w:type="spellEnd"/>
          </w:p>
        </w:tc>
        <w:tc>
          <w:tcPr>
            <w:tcW w:w="860" w:type="dxa"/>
            <w:noWrap/>
            <w:vAlign w:val="center"/>
          </w:tcPr>
          <w:p w14:paraId="155266C1" w14:textId="0A801379" w:rsidR="0033573E" w:rsidRPr="009F08DA" w:rsidRDefault="009F08DA" w:rsidP="0033573E">
            <w:r w:rsidRPr="009F08DA">
              <w:t>800</w:t>
            </w:r>
          </w:p>
        </w:tc>
        <w:tc>
          <w:tcPr>
            <w:tcW w:w="647" w:type="dxa"/>
            <w:noWrap/>
            <w:vAlign w:val="center"/>
          </w:tcPr>
          <w:p w14:paraId="153CC0C6" w14:textId="7F341BA4" w:rsidR="0033573E" w:rsidRPr="00B5249E" w:rsidRDefault="008F1F54" w:rsidP="0033573E">
            <w:r>
              <w:t>M²</w:t>
            </w:r>
          </w:p>
        </w:tc>
        <w:tc>
          <w:tcPr>
            <w:tcW w:w="698" w:type="dxa"/>
            <w:noWrap/>
            <w:vAlign w:val="center"/>
          </w:tcPr>
          <w:p w14:paraId="56BC2A6B" w14:textId="77777777" w:rsidR="0033573E" w:rsidRPr="00B5249E" w:rsidRDefault="0033573E" w:rsidP="0033573E"/>
        </w:tc>
        <w:tc>
          <w:tcPr>
            <w:tcW w:w="735" w:type="dxa"/>
            <w:noWrap/>
            <w:vAlign w:val="center"/>
          </w:tcPr>
          <w:p w14:paraId="0BB43772" w14:textId="77777777" w:rsidR="0033573E" w:rsidRPr="00B5249E" w:rsidRDefault="0033573E" w:rsidP="0033573E"/>
        </w:tc>
        <w:tc>
          <w:tcPr>
            <w:tcW w:w="735" w:type="dxa"/>
            <w:noWrap/>
            <w:vAlign w:val="center"/>
          </w:tcPr>
          <w:p w14:paraId="1BBFCB76" w14:textId="77777777" w:rsidR="0033573E" w:rsidRPr="00B5249E" w:rsidRDefault="0033573E" w:rsidP="0033573E"/>
        </w:tc>
        <w:tc>
          <w:tcPr>
            <w:tcW w:w="919" w:type="dxa"/>
            <w:noWrap/>
            <w:vAlign w:val="center"/>
          </w:tcPr>
          <w:p w14:paraId="27ED2671" w14:textId="77777777" w:rsidR="0033573E" w:rsidRPr="00B5249E" w:rsidRDefault="0033573E" w:rsidP="0033573E"/>
        </w:tc>
        <w:tc>
          <w:tcPr>
            <w:tcW w:w="766" w:type="dxa"/>
            <w:noWrap/>
            <w:vAlign w:val="center"/>
          </w:tcPr>
          <w:p w14:paraId="4FE875D9" w14:textId="77777777" w:rsidR="0033573E" w:rsidRPr="00B5249E" w:rsidRDefault="0033573E" w:rsidP="0033573E"/>
        </w:tc>
        <w:tc>
          <w:tcPr>
            <w:tcW w:w="1255" w:type="dxa"/>
            <w:noWrap/>
            <w:vAlign w:val="center"/>
          </w:tcPr>
          <w:p w14:paraId="23FDD389" w14:textId="77777777" w:rsidR="0033573E" w:rsidRPr="00B5249E" w:rsidRDefault="0033573E" w:rsidP="0033573E"/>
        </w:tc>
      </w:tr>
      <w:tr w:rsidR="00B5249E" w:rsidRPr="00B5249E" w14:paraId="5158C2EB" w14:textId="77777777" w:rsidTr="004A6153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B1024A1" w14:textId="3E5C6073" w:rsidR="00B5249E" w:rsidRPr="00B5249E" w:rsidRDefault="009E404F" w:rsidP="00B5249E">
            <w:r w:rsidRPr="009E404F">
              <w:rPr>
                <w:b/>
                <w:bCs/>
              </w:rPr>
              <w:t>02.01.19</w:t>
            </w:r>
          </w:p>
        </w:tc>
        <w:tc>
          <w:tcPr>
            <w:tcW w:w="2150" w:type="dxa"/>
            <w:noWrap/>
            <w:vAlign w:val="center"/>
          </w:tcPr>
          <w:p w14:paraId="355A391D" w14:textId="1BFE1629" w:rsidR="00B5249E" w:rsidRPr="006F6A36" w:rsidRDefault="009E404F" w:rsidP="00B5249E">
            <w:r w:rsidRPr="009E404F">
              <w:rPr>
                <w:b/>
                <w:bCs/>
              </w:rPr>
              <w:t>Verputzen von Elektroschlitzen</w:t>
            </w:r>
          </w:p>
        </w:tc>
        <w:tc>
          <w:tcPr>
            <w:tcW w:w="860" w:type="dxa"/>
            <w:noWrap/>
            <w:vAlign w:val="center"/>
          </w:tcPr>
          <w:p w14:paraId="614DD47E" w14:textId="4B6E66E5" w:rsidR="00B5249E" w:rsidRPr="00B5249E" w:rsidRDefault="009E404F" w:rsidP="00B5249E">
            <w:r>
              <w:t>250</w:t>
            </w:r>
          </w:p>
        </w:tc>
        <w:tc>
          <w:tcPr>
            <w:tcW w:w="647" w:type="dxa"/>
            <w:noWrap/>
            <w:vAlign w:val="center"/>
          </w:tcPr>
          <w:p w14:paraId="01DDC024" w14:textId="7F13929F" w:rsidR="00B5249E" w:rsidRPr="00B5249E" w:rsidRDefault="00670635" w:rsidP="00B5249E">
            <w:r>
              <w:t>M²</w:t>
            </w:r>
          </w:p>
        </w:tc>
        <w:tc>
          <w:tcPr>
            <w:tcW w:w="698" w:type="dxa"/>
            <w:noWrap/>
            <w:vAlign w:val="center"/>
          </w:tcPr>
          <w:p w14:paraId="3320DAC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E76CD6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EB1EA1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A6E44C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3507635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0D39DC8" w14:textId="77777777" w:rsidR="00B5249E" w:rsidRPr="00B5249E" w:rsidRDefault="00B5249E" w:rsidP="00B5249E"/>
        </w:tc>
      </w:tr>
      <w:tr w:rsidR="00222048" w:rsidRPr="00B5249E" w14:paraId="5CF17BB4" w14:textId="77777777" w:rsidTr="00F862A8">
        <w:trPr>
          <w:trHeight w:val="393"/>
        </w:trPr>
        <w:tc>
          <w:tcPr>
            <w:tcW w:w="1158" w:type="dxa"/>
            <w:noWrap/>
            <w:tcMar>
              <w:left w:w="28" w:type="dxa"/>
            </w:tcMar>
          </w:tcPr>
          <w:p w14:paraId="6C90527F" w14:textId="7F6E8450" w:rsidR="00222048" w:rsidRDefault="00222048" w:rsidP="00222048">
            <w:r w:rsidRPr="00B13A70">
              <w:rPr>
                <w:rFonts w:ascii="Arial Bold" w:hAnsi="Arial Bold" w:cs="Arial Bold"/>
                <w:b/>
                <w:bCs/>
                <w:sz w:val="18"/>
                <w:szCs w:val="18"/>
              </w:rPr>
              <w:t xml:space="preserve">02.01.22 </w:t>
            </w:r>
          </w:p>
        </w:tc>
        <w:tc>
          <w:tcPr>
            <w:tcW w:w="2150" w:type="dxa"/>
            <w:noWrap/>
          </w:tcPr>
          <w:p w14:paraId="77B9CA8B" w14:textId="4DD6F17D" w:rsidR="00222048" w:rsidRPr="00157A82" w:rsidRDefault="00222048" w:rsidP="00222048">
            <w:r w:rsidRPr="00B13A70">
              <w:rPr>
                <w:rFonts w:ascii="Arial Bold" w:hAnsi="Arial Bold" w:cs="Arial Bold"/>
                <w:b/>
                <w:bCs/>
                <w:sz w:val="18"/>
                <w:szCs w:val="18"/>
              </w:rPr>
              <w:t>Glasfasergittergewebe 250-500 mm</w:t>
            </w:r>
          </w:p>
        </w:tc>
        <w:tc>
          <w:tcPr>
            <w:tcW w:w="860" w:type="dxa"/>
            <w:noWrap/>
            <w:vAlign w:val="center"/>
          </w:tcPr>
          <w:p w14:paraId="2D9C32CE" w14:textId="6D33B86A" w:rsidR="00222048" w:rsidRDefault="00222048" w:rsidP="00222048">
            <w:r>
              <w:t>200</w:t>
            </w:r>
          </w:p>
        </w:tc>
        <w:tc>
          <w:tcPr>
            <w:tcW w:w="647" w:type="dxa"/>
            <w:noWrap/>
            <w:vAlign w:val="center"/>
          </w:tcPr>
          <w:p w14:paraId="5C55C97F" w14:textId="44F3580B" w:rsidR="00222048" w:rsidRDefault="00222048" w:rsidP="00222048">
            <w:r>
              <w:t>M²</w:t>
            </w:r>
          </w:p>
        </w:tc>
        <w:tc>
          <w:tcPr>
            <w:tcW w:w="698" w:type="dxa"/>
            <w:noWrap/>
            <w:vAlign w:val="center"/>
          </w:tcPr>
          <w:p w14:paraId="622003F9" w14:textId="77777777" w:rsidR="00222048" w:rsidRPr="00B5249E" w:rsidRDefault="00222048" w:rsidP="00222048"/>
        </w:tc>
        <w:tc>
          <w:tcPr>
            <w:tcW w:w="735" w:type="dxa"/>
            <w:noWrap/>
            <w:vAlign w:val="center"/>
          </w:tcPr>
          <w:p w14:paraId="01454472" w14:textId="77777777" w:rsidR="00222048" w:rsidRPr="00B5249E" w:rsidRDefault="00222048" w:rsidP="00222048"/>
        </w:tc>
        <w:tc>
          <w:tcPr>
            <w:tcW w:w="735" w:type="dxa"/>
            <w:noWrap/>
            <w:vAlign w:val="center"/>
          </w:tcPr>
          <w:p w14:paraId="595F8CD9" w14:textId="77777777" w:rsidR="00222048" w:rsidRPr="00B5249E" w:rsidRDefault="00222048" w:rsidP="00222048"/>
        </w:tc>
        <w:tc>
          <w:tcPr>
            <w:tcW w:w="919" w:type="dxa"/>
            <w:noWrap/>
            <w:vAlign w:val="center"/>
          </w:tcPr>
          <w:p w14:paraId="41AB4CF4" w14:textId="77777777" w:rsidR="00222048" w:rsidRPr="00B5249E" w:rsidRDefault="00222048" w:rsidP="00222048"/>
        </w:tc>
        <w:tc>
          <w:tcPr>
            <w:tcW w:w="766" w:type="dxa"/>
            <w:noWrap/>
            <w:vAlign w:val="center"/>
          </w:tcPr>
          <w:p w14:paraId="63B41610" w14:textId="77777777" w:rsidR="00222048" w:rsidRPr="00B5249E" w:rsidRDefault="00222048" w:rsidP="00222048"/>
        </w:tc>
        <w:tc>
          <w:tcPr>
            <w:tcW w:w="1255" w:type="dxa"/>
            <w:noWrap/>
            <w:vAlign w:val="center"/>
          </w:tcPr>
          <w:p w14:paraId="0EBF5376" w14:textId="77777777" w:rsidR="00222048" w:rsidRPr="00B5249E" w:rsidRDefault="00222048" w:rsidP="00222048"/>
        </w:tc>
      </w:tr>
      <w:tr w:rsidR="00222048" w:rsidRPr="00B5249E" w14:paraId="58262C28" w14:textId="77777777" w:rsidTr="004A6153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7D54CC0" w14:textId="7E9F96A3" w:rsidR="00222048" w:rsidRDefault="00CA0982" w:rsidP="00222048">
            <w:r w:rsidRPr="00CA0982">
              <w:rPr>
                <w:b/>
                <w:bCs/>
              </w:rPr>
              <w:t>02.02.1</w:t>
            </w:r>
          </w:p>
        </w:tc>
        <w:tc>
          <w:tcPr>
            <w:tcW w:w="2150" w:type="dxa"/>
            <w:noWrap/>
            <w:vAlign w:val="center"/>
          </w:tcPr>
          <w:p w14:paraId="6CEE1E97" w14:textId="33220229" w:rsidR="00222048" w:rsidRPr="00157A82" w:rsidRDefault="00CA0982" w:rsidP="00222048">
            <w:r w:rsidRPr="00CA0982">
              <w:rPr>
                <w:b/>
                <w:bCs/>
              </w:rPr>
              <w:t>Putzabschlussprofil verzinkt</w:t>
            </w:r>
          </w:p>
        </w:tc>
        <w:tc>
          <w:tcPr>
            <w:tcW w:w="860" w:type="dxa"/>
            <w:noWrap/>
            <w:vAlign w:val="center"/>
          </w:tcPr>
          <w:p w14:paraId="06187395" w14:textId="6637A7D0" w:rsidR="00222048" w:rsidRDefault="00CA0982" w:rsidP="00222048">
            <w:r>
              <w:t>100</w:t>
            </w:r>
          </w:p>
        </w:tc>
        <w:tc>
          <w:tcPr>
            <w:tcW w:w="647" w:type="dxa"/>
            <w:noWrap/>
            <w:vAlign w:val="center"/>
          </w:tcPr>
          <w:p w14:paraId="7316BDD1" w14:textId="77FE0AC0" w:rsidR="00222048" w:rsidRDefault="00222048" w:rsidP="00222048">
            <w:r>
              <w:t>m</w:t>
            </w:r>
          </w:p>
        </w:tc>
        <w:tc>
          <w:tcPr>
            <w:tcW w:w="698" w:type="dxa"/>
            <w:noWrap/>
            <w:vAlign w:val="center"/>
          </w:tcPr>
          <w:p w14:paraId="4A7CFEF3" w14:textId="77777777" w:rsidR="00222048" w:rsidRPr="00B5249E" w:rsidRDefault="00222048" w:rsidP="00222048"/>
        </w:tc>
        <w:tc>
          <w:tcPr>
            <w:tcW w:w="735" w:type="dxa"/>
            <w:noWrap/>
            <w:vAlign w:val="center"/>
          </w:tcPr>
          <w:p w14:paraId="384D8C37" w14:textId="77777777" w:rsidR="00222048" w:rsidRPr="00B5249E" w:rsidRDefault="00222048" w:rsidP="00222048"/>
        </w:tc>
        <w:tc>
          <w:tcPr>
            <w:tcW w:w="735" w:type="dxa"/>
            <w:noWrap/>
            <w:vAlign w:val="center"/>
          </w:tcPr>
          <w:p w14:paraId="1208EEF4" w14:textId="77777777" w:rsidR="00222048" w:rsidRPr="00B5249E" w:rsidRDefault="00222048" w:rsidP="00222048"/>
        </w:tc>
        <w:tc>
          <w:tcPr>
            <w:tcW w:w="919" w:type="dxa"/>
            <w:noWrap/>
            <w:vAlign w:val="center"/>
          </w:tcPr>
          <w:p w14:paraId="7BC3B95D" w14:textId="77777777" w:rsidR="00222048" w:rsidRPr="00B5249E" w:rsidRDefault="00222048" w:rsidP="00222048"/>
        </w:tc>
        <w:tc>
          <w:tcPr>
            <w:tcW w:w="766" w:type="dxa"/>
            <w:noWrap/>
            <w:vAlign w:val="center"/>
          </w:tcPr>
          <w:p w14:paraId="1EAB23DE" w14:textId="77777777" w:rsidR="00222048" w:rsidRPr="00B5249E" w:rsidRDefault="00222048" w:rsidP="00222048"/>
        </w:tc>
        <w:tc>
          <w:tcPr>
            <w:tcW w:w="1255" w:type="dxa"/>
            <w:noWrap/>
            <w:vAlign w:val="center"/>
          </w:tcPr>
          <w:p w14:paraId="268BB186" w14:textId="77777777" w:rsidR="00222048" w:rsidRPr="00B5249E" w:rsidRDefault="00222048" w:rsidP="00222048"/>
        </w:tc>
      </w:tr>
      <w:tr w:rsidR="00222048" w:rsidRPr="00B5249E" w14:paraId="325D327E" w14:textId="77777777" w:rsidTr="004A6153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2A7F34F" w14:textId="7498AA43" w:rsidR="00222048" w:rsidRDefault="00CA0982" w:rsidP="00222048">
            <w:r w:rsidRPr="00CA0982">
              <w:rPr>
                <w:b/>
                <w:bCs/>
              </w:rPr>
              <w:t>02.02.</w:t>
            </w:r>
            <w:r>
              <w:rPr>
                <w:b/>
                <w:bCs/>
              </w:rPr>
              <w:t>3</w:t>
            </w:r>
          </w:p>
        </w:tc>
        <w:tc>
          <w:tcPr>
            <w:tcW w:w="2150" w:type="dxa"/>
            <w:noWrap/>
            <w:vAlign w:val="center"/>
          </w:tcPr>
          <w:p w14:paraId="202DD154" w14:textId="4CE109F8" w:rsidR="00222048" w:rsidRPr="00480825" w:rsidRDefault="00CA0982" w:rsidP="00222048">
            <w:proofErr w:type="spellStart"/>
            <w:r w:rsidRPr="00CA0982">
              <w:rPr>
                <w:b/>
                <w:bCs/>
              </w:rPr>
              <w:t>Anputzleiste</w:t>
            </w:r>
            <w:proofErr w:type="spellEnd"/>
          </w:p>
        </w:tc>
        <w:tc>
          <w:tcPr>
            <w:tcW w:w="860" w:type="dxa"/>
            <w:noWrap/>
            <w:vAlign w:val="center"/>
          </w:tcPr>
          <w:p w14:paraId="18C43CC3" w14:textId="1E3A27E8" w:rsidR="00222048" w:rsidRDefault="00CA0982" w:rsidP="00222048">
            <w:r>
              <w:t>230</w:t>
            </w:r>
          </w:p>
        </w:tc>
        <w:tc>
          <w:tcPr>
            <w:tcW w:w="647" w:type="dxa"/>
            <w:noWrap/>
            <w:vAlign w:val="center"/>
          </w:tcPr>
          <w:p w14:paraId="3B5BD5FD" w14:textId="3B554BBF" w:rsidR="00222048" w:rsidRDefault="00222048" w:rsidP="00222048">
            <w:r>
              <w:t>M²</w:t>
            </w:r>
          </w:p>
        </w:tc>
        <w:tc>
          <w:tcPr>
            <w:tcW w:w="698" w:type="dxa"/>
            <w:noWrap/>
            <w:vAlign w:val="center"/>
          </w:tcPr>
          <w:p w14:paraId="4D2D19E2" w14:textId="77777777" w:rsidR="00222048" w:rsidRPr="00B5249E" w:rsidRDefault="00222048" w:rsidP="00222048"/>
        </w:tc>
        <w:tc>
          <w:tcPr>
            <w:tcW w:w="735" w:type="dxa"/>
            <w:noWrap/>
            <w:vAlign w:val="center"/>
          </w:tcPr>
          <w:p w14:paraId="5646DE2C" w14:textId="77777777" w:rsidR="00222048" w:rsidRPr="00B5249E" w:rsidRDefault="00222048" w:rsidP="00222048"/>
        </w:tc>
        <w:tc>
          <w:tcPr>
            <w:tcW w:w="735" w:type="dxa"/>
            <w:noWrap/>
            <w:vAlign w:val="center"/>
          </w:tcPr>
          <w:p w14:paraId="77C62D79" w14:textId="77777777" w:rsidR="00222048" w:rsidRPr="00B5249E" w:rsidRDefault="00222048" w:rsidP="00222048"/>
        </w:tc>
        <w:tc>
          <w:tcPr>
            <w:tcW w:w="919" w:type="dxa"/>
            <w:noWrap/>
            <w:vAlign w:val="center"/>
          </w:tcPr>
          <w:p w14:paraId="08CB85F4" w14:textId="77777777" w:rsidR="00222048" w:rsidRPr="00B5249E" w:rsidRDefault="00222048" w:rsidP="00222048"/>
        </w:tc>
        <w:tc>
          <w:tcPr>
            <w:tcW w:w="766" w:type="dxa"/>
            <w:noWrap/>
            <w:vAlign w:val="center"/>
          </w:tcPr>
          <w:p w14:paraId="02DE9306" w14:textId="77777777" w:rsidR="00222048" w:rsidRPr="00B5249E" w:rsidRDefault="00222048" w:rsidP="00222048"/>
        </w:tc>
        <w:tc>
          <w:tcPr>
            <w:tcW w:w="1255" w:type="dxa"/>
            <w:noWrap/>
            <w:vAlign w:val="center"/>
          </w:tcPr>
          <w:p w14:paraId="2FBAF531" w14:textId="77777777" w:rsidR="00222048" w:rsidRPr="00B5249E" w:rsidRDefault="00222048" w:rsidP="00222048"/>
        </w:tc>
      </w:tr>
      <w:tr w:rsidR="00CA0982" w:rsidRPr="00B5249E" w14:paraId="6F698139" w14:textId="77777777" w:rsidTr="004A6153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F8D6F6E" w14:textId="6339B81F" w:rsidR="00CA0982" w:rsidRPr="00CA0982" w:rsidRDefault="000C5073" w:rsidP="00222048">
            <w:pPr>
              <w:rPr>
                <w:b/>
                <w:bCs/>
              </w:rPr>
            </w:pPr>
            <w:r w:rsidRPr="000C5073">
              <w:rPr>
                <w:b/>
                <w:bCs/>
              </w:rPr>
              <w:t>02.03.1</w:t>
            </w:r>
          </w:p>
        </w:tc>
        <w:tc>
          <w:tcPr>
            <w:tcW w:w="2150" w:type="dxa"/>
            <w:noWrap/>
            <w:vAlign w:val="center"/>
          </w:tcPr>
          <w:p w14:paraId="7FF8C0EC" w14:textId="53BF123A" w:rsidR="00CA0982" w:rsidRPr="00CA0982" w:rsidRDefault="00CA0982" w:rsidP="00222048">
            <w:pPr>
              <w:rPr>
                <w:b/>
                <w:bCs/>
              </w:rPr>
            </w:pPr>
            <w:r w:rsidRPr="00CA0982">
              <w:rPr>
                <w:b/>
                <w:bCs/>
              </w:rPr>
              <w:t>Ausgleichsputz, bis 20 mm</w:t>
            </w:r>
          </w:p>
        </w:tc>
        <w:tc>
          <w:tcPr>
            <w:tcW w:w="860" w:type="dxa"/>
            <w:noWrap/>
            <w:vAlign w:val="center"/>
          </w:tcPr>
          <w:p w14:paraId="050E2881" w14:textId="33647D54" w:rsidR="00CA0982" w:rsidRDefault="000C5073" w:rsidP="00222048">
            <w:r>
              <w:t>100</w:t>
            </w:r>
          </w:p>
        </w:tc>
        <w:tc>
          <w:tcPr>
            <w:tcW w:w="647" w:type="dxa"/>
            <w:noWrap/>
            <w:vAlign w:val="center"/>
          </w:tcPr>
          <w:p w14:paraId="0B349FA1" w14:textId="255A3A81" w:rsidR="00CA0982" w:rsidRDefault="000C5073" w:rsidP="00222048">
            <w:r>
              <w:t>M²</w:t>
            </w:r>
          </w:p>
        </w:tc>
        <w:tc>
          <w:tcPr>
            <w:tcW w:w="698" w:type="dxa"/>
            <w:noWrap/>
            <w:vAlign w:val="center"/>
          </w:tcPr>
          <w:p w14:paraId="7CDC90E4" w14:textId="77777777" w:rsidR="00CA0982" w:rsidRPr="00B5249E" w:rsidRDefault="00CA0982" w:rsidP="00222048"/>
        </w:tc>
        <w:tc>
          <w:tcPr>
            <w:tcW w:w="735" w:type="dxa"/>
            <w:noWrap/>
            <w:vAlign w:val="center"/>
          </w:tcPr>
          <w:p w14:paraId="34AF7DE1" w14:textId="77777777" w:rsidR="00CA0982" w:rsidRPr="00B5249E" w:rsidRDefault="00CA0982" w:rsidP="00222048"/>
        </w:tc>
        <w:tc>
          <w:tcPr>
            <w:tcW w:w="735" w:type="dxa"/>
            <w:noWrap/>
            <w:vAlign w:val="center"/>
          </w:tcPr>
          <w:p w14:paraId="4B7CEEBD" w14:textId="77777777" w:rsidR="00CA0982" w:rsidRPr="00B5249E" w:rsidRDefault="00CA0982" w:rsidP="00222048"/>
        </w:tc>
        <w:tc>
          <w:tcPr>
            <w:tcW w:w="919" w:type="dxa"/>
            <w:noWrap/>
            <w:vAlign w:val="center"/>
          </w:tcPr>
          <w:p w14:paraId="12DFA5E0" w14:textId="77777777" w:rsidR="00CA0982" w:rsidRPr="00B5249E" w:rsidRDefault="00CA0982" w:rsidP="00222048"/>
        </w:tc>
        <w:tc>
          <w:tcPr>
            <w:tcW w:w="766" w:type="dxa"/>
            <w:noWrap/>
            <w:vAlign w:val="center"/>
          </w:tcPr>
          <w:p w14:paraId="28EB345B" w14:textId="77777777" w:rsidR="00CA0982" w:rsidRPr="00B5249E" w:rsidRDefault="00CA0982" w:rsidP="00222048"/>
        </w:tc>
        <w:tc>
          <w:tcPr>
            <w:tcW w:w="1255" w:type="dxa"/>
            <w:noWrap/>
            <w:vAlign w:val="center"/>
          </w:tcPr>
          <w:p w14:paraId="62444074" w14:textId="77777777" w:rsidR="00CA0982" w:rsidRPr="00B5249E" w:rsidRDefault="00CA0982" w:rsidP="00222048"/>
        </w:tc>
      </w:tr>
      <w:tr w:rsidR="000C5073" w:rsidRPr="00B5249E" w14:paraId="6D1B5F82" w14:textId="77777777" w:rsidTr="004A6153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DAACA42" w14:textId="1132EFBA" w:rsidR="000C5073" w:rsidRPr="000C5073" w:rsidRDefault="000C5073" w:rsidP="00222048">
            <w:pPr>
              <w:rPr>
                <w:b/>
                <w:bCs/>
              </w:rPr>
            </w:pPr>
            <w:r w:rsidRPr="000C5073">
              <w:rPr>
                <w:b/>
                <w:bCs/>
              </w:rPr>
              <w:t>02.03.2</w:t>
            </w:r>
          </w:p>
        </w:tc>
        <w:tc>
          <w:tcPr>
            <w:tcW w:w="2150" w:type="dxa"/>
            <w:noWrap/>
            <w:vAlign w:val="center"/>
          </w:tcPr>
          <w:p w14:paraId="1C1E541E" w14:textId="22DB7B2F" w:rsidR="000C5073" w:rsidRPr="00CA0982" w:rsidRDefault="000C5073" w:rsidP="00222048">
            <w:pPr>
              <w:rPr>
                <w:b/>
                <w:bCs/>
              </w:rPr>
            </w:pPr>
            <w:r w:rsidRPr="000C5073">
              <w:rPr>
                <w:b/>
                <w:bCs/>
              </w:rPr>
              <w:t>Maschinenputz als Wandputz, Q3-geglättet, h &lt; 3,5 m</w:t>
            </w:r>
          </w:p>
        </w:tc>
        <w:tc>
          <w:tcPr>
            <w:tcW w:w="860" w:type="dxa"/>
            <w:noWrap/>
            <w:vAlign w:val="center"/>
          </w:tcPr>
          <w:p w14:paraId="528DCC67" w14:textId="5DD35D7E" w:rsidR="000C5073" w:rsidRDefault="000C5073" w:rsidP="00222048">
            <w:r>
              <w:t>800</w:t>
            </w:r>
          </w:p>
        </w:tc>
        <w:tc>
          <w:tcPr>
            <w:tcW w:w="647" w:type="dxa"/>
            <w:noWrap/>
            <w:vAlign w:val="center"/>
          </w:tcPr>
          <w:p w14:paraId="24E76C87" w14:textId="45B5C189" w:rsidR="000C5073" w:rsidRDefault="00D34BB5" w:rsidP="00222048">
            <w:r>
              <w:t>M²</w:t>
            </w:r>
          </w:p>
        </w:tc>
        <w:tc>
          <w:tcPr>
            <w:tcW w:w="698" w:type="dxa"/>
            <w:noWrap/>
            <w:vAlign w:val="center"/>
          </w:tcPr>
          <w:p w14:paraId="5D3B3A1A" w14:textId="77777777" w:rsidR="000C5073" w:rsidRPr="00B5249E" w:rsidRDefault="000C5073" w:rsidP="00222048"/>
        </w:tc>
        <w:tc>
          <w:tcPr>
            <w:tcW w:w="735" w:type="dxa"/>
            <w:noWrap/>
            <w:vAlign w:val="center"/>
          </w:tcPr>
          <w:p w14:paraId="4430E717" w14:textId="77777777" w:rsidR="000C5073" w:rsidRPr="00B5249E" w:rsidRDefault="000C5073" w:rsidP="00222048"/>
        </w:tc>
        <w:tc>
          <w:tcPr>
            <w:tcW w:w="735" w:type="dxa"/>
            <w:noWrap/>
            <w:vAlign w:val="center"/>
          </w:tcPr>
          <w:p w14:paraId="231E298F" w14:textId="77777777" w:rsidR="000C5073" w:rsidRPr="00B5249E" w:rsidRDefault="000C5073" w:rsidP="00222048"/>
        </w:tc>
        <w:tc>
          <w:tcPr>
            <w:tcW w:w="919" w:type="dxa"/>
            <w:noWrap/>
            <w:vAlign w:val="center"/>
          </w:tcPr>
          <w:p w14:paraId="572D225F" w14:textId="77777777" w:rsidR="000C5073" w:rsidRPr="00B5249E" w:rsidRDefault="000C5073" w:rsidP="00222048"/>
        </w:tc>
        <w:tc>
          <w:tcPr>
            <w:tcW w:w="766" w:type="dxa"/>
            <w:noWrap/>
            <w:vAlign w:val="center"/>
          </w:tcPr>
          <w:p w14:paraId="798C8507" w14:textId="77777777" w:rsidR="000C5073" w:rsidRPr="00B5249E" w:rsidRDefault="000C5073" w:rsidP="00222048"/>
        </w:tc>
        <w:tc>
          <w:tcPr>
            <w:tcW w:w="1255" w:type="dxa"/>
            <w:noWrap/>
            <w:vAlign w:val="center"/>
          </w:tcPr>
          <w:p w14:paraId="1ED85AAD" w14:textId="77777777" w:rsidR="000C5073" w:rsidRPr="00B5249E" w:rsidRDefault="000C5073" w:rsidP="00222048"/>
        </w:tc>
      </w:tr>
      <w:tr w:rsidR="000C5073" w:rsidRPr="00B5249E" w14:paraId="2EF6A6D5" w14:textId="77777777" w:rsidTr="004A6153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E88DA05" w14:textId="459D70B2" w:rsidR="000C5073" w:rsidRPr="000C5073" w:rsidRDefault="00D34BB5" w:rsidP="00222048">
            <w:pPr>
              <w:rPr>
                <w:b/>
                <w:bCs/>
              </w:rPr>
            </w:pPr>
            <w:r w:rsidRPr="00D34BB5">
              <w:rPr>
                <w:b/>
                <w:bCs/>
              </w:rPr>
              <w:t>02.03.7</w:t>
            </w:r>
          </w:p>
        </w:tc>
        <w:tc>
          <w:tcPr>
            <w:tcW w:w="2150" w:type="dxa"/>
            <w:noWrap/>
            <w:vAlign w:val="center"/>
          </w:tcPr>
          <w:p w14:paraId="0320BA47" w14:textId="7D636D7C" w:rsidR="000C5073" w:rsidRPr="000C5073" w:rsidRDefault="00D34BB5" w:rsidP="00222048">
            <w:pPr>
              <w:rPr>
                <w:b/>
                <w:bCs/>
              </w:rPr>
            </w:pPr>
            <w:r w:rsidRPr="00D34BB5">
              <w:rPr>
                <w:b/>
                <w:bCs/>
              </w:rPr>
              <w:t>Kalk-Zement-Putz als Wandputz, Q2 - abgezogen, h &lt; 3,5m</w:t>
            </w:r>
          </w:p>
        </w:tc>
        <w:tc>
          <w:tcPr>
            <w:tcW w:w="860" w:type="dxa"/>
            <w:noWrap/>
            <w:vAlign w:val="center"/>
          </w:tcPr>
          <w:p w14:paraId="1996DBB6" w14:textId="0F82BE3B" w:rsidR="000C5073" w:rsidRDefault="00D34BB5" w:rsidP="00222048">
            <w:r>
              <w:t>370</w:t>
            </w:r>
          </w:p>
        </w:tc>
        <w:tc>
          <w:tcPr>
            <w:tcW w:w="647" w:type="dxa"/>
            <w:noWrap/>
            <w:vAlign w:val="center"/>
          </w:tcPr>
          <w:p w14:paraId="4B778526" w14:textId="68CE7158" w:rsidR="000C5073" w:rsidRDefault="00D34BB5" w:rsidP="00222048">
            <w:r>
              <w:t>M²</w:t>
            </w:r>
          </w:p>
        </w:tc>
        <w:tc>
          <w:tcPr>
            <w:tcW w:w="698" w:type="dxa"/>
            <w:noWrap/>
            <w:vAlign w:val="center"/>
          </w:tcPr>
          <w:p w14:paraId="433BDDD8" w14:textId="77777777" w:rsidR="000C5073" w:rsidRPr="00B5249E" w:rsidRDefault="000C5073" w:rsidP="00222048"/>
        </w:tc>
        <w:tc>
          <w:tcPr>
            <w:tcW w:w="735" w:type="dxa"/>
            <w:noWrap/>
            <w:vAlign w:val="center"/>
          </w:tcPr>
          <w:p w14:paraId="6ABA758B" w14:textId="77777777" w:rsidR="000C5073" w:rsidRPr="00B5249E" w:rsidRDefault="000C5073" w:rsidP="00222048"/>
        </w:tc>
        <w:tc>
          <w:tcPr>
            <w:tcW w:w="735" w:type="dxa"/>
            <w:noWrap/>
            <w:vAlign w:val="center"/>
          </w:tcPr>
          <w:p w14:paraId="0E3C39AE" w14:textId="77777777" w:rsidR="000C5073" w:rsidRPr="00B5249E" w:rsidRDefault="000C5073" w:rsidP="00222048"/>
        </w:tc>
        <w:tc>
          <w:tcPr>
            <w:tcW w:w="919" w:type="dxa"/>
            <w:noWrap/>
            <w:vAlign w:val="center"/>
          </w:tcPr>
          <w:p w14:paraId="377D7611" w14:textId="77777777" w:rsidR="000C5073" w:rsidRPr="00B5249E" w:rsidRDefault="000C5073" w:rsidP="00222048"/>
        </w:tc>
        <w:tc>
          <w:tcPr>
            <w:tcW w:w="766" w:type="dxa"/>
            <w:noWrap/>
            <w:vAlign w:val="center"/>
          </w:tcPr>
          <w:p w14:paraId="63274A4F" w14:textId="77777777" w:rsidR="000C5073" w:rsidRPr="00B5249E" w:rsidRDefault="000C5073" w:rsidP="00222048"/>
        </w:tc>
        <w:tc>
          <w:tcPr>
            <w:tcW w:w="1255" w:type="dxa"/>
            <w:noWrap/>
            <w:vAlign w:val="center"/>
          </w:tcPr>
          <w:p w14:paraId="755A9442" w14:textId="77777777" w:rsidR="000C5073" w:rsidRPr="00B5249E" w:rsidRDefault="000C5073" w:rsidP="00222048"/>
        </w:tc>
      </w:tr>
    </w:tbl>
    <w:p w14:paraId="2229BB2F" w14:textId="0A907B24" w:rsidR="000E2237" w:rsidRPr="000E2237" w:rsidRDefault="000E2237" w:rsidP="000E2237">
      <w:pPr>
        <w:tabs>
          <w:tab w:val="left" w:pos="945"/>
        </w:tabs>
      </w:pPr>
    </w:p>
    <w:sectPr w:rsidR="000E2237" w:rsidRPr="000E2237" w:rsidSect="00500C2B">
      <w:headerReference w:type="even" r:id="rId10"/>
      <w:headerReference w:type="default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4B6AB" w14:textId="77777777" w:rsidR="00C23A44" w:rsidRDefault="00C23A44">
      <w:r>
        <w:separator/>
      </w:r>
    </w:p>
    <w:p w14:paraId="061089CD" w14:textId="77777777" w:rsidR="00C23A44" w:rsidRDefault="00C23A44"/>
    <w:p w14:paraId="4383427B" w14:textId="77777777" w:rsidR="00C23A44" w:rsidRDefault="00C23A44"/>
  </w:endnote>
  <w:endnote w:type="continuationSeparator" w:id="0">
    <w:p w14:paraId="43A32D15" w14:textId="77777777" w:rsidR="00C23A44" w:rsidRDefault="00C23A44">
      <w:r>
        <w:continuationSeparator/>
      </w:r>
    </w:p>
    <w:p w14:paraId="660557CB" w14:textId="77777777" w:rsidR="00C23A44" w:rsidRDefault="00C23A44"/>
    <w:p w14:paraId="7605E66D" w14:textId="77777777" w:rsidR="00C23A44" w:rsidRDefault="00C23A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2A2081AD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025464CF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AC1AE8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E21712B" wp14:editId="43FF726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79141F3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A9BE802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217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217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C1B815F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DB21D" w14:textId="77777777" w:rsidR="00C23A44" w:rsidRDefault="00C23A44">
      <w:r>
        <w:separator/>
      </w:r>
    </w:p>
  </w:footnote>
  <w:footnote w:type="continuationSeparator" w:id="0">
    <w:p w14:paraId="755566E6" w14:textId="77777777" w:rsidR="00C23A44" w:rsidRDefault="00C23A44">
      <w:r>
        <w:continuationSeparator/>
      </w:r>
    </w:p>
    <w:p w14:paraId="68596FBA" w14:textId="77777777" w:rsidR="00C23A44" w:rsidRDefault="00C23A44"/>
    <w:p w14:paraId="4A201B3F" w14:textId="77777777" w:rsidR="00C23A44" w:rsidRDefault="00C23A44"/>
  </w:footnote>
  <w:footnote w:id="1">
    <w:p w14:paraId="39D40BCB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16D53DB2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0DAC8C11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2F8616B5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C85A" w14:textId="77777777" w:rsidR="00FF1D90" w:rsidRDefault="00FF1D90"/>
  <w:p w14:paraId="691CF28B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85CEE" w14:textId="77777777" w:rsidR="00FF1D90" w:rsidRDefault="00FF1D90" w:rsidP="00046C8E">
    <w:pPr>
      <w:pStyle w:val="Kopfzeile"/>
    </w:pPr>
    <w:r>
      <w:t>223</w:t>
    </w:r>
  </w:p>
  <w:p w14:paraId="31D21BD6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99286115">
    <w:abstractNumId w:val="11"/>
  </w:num>
  <w:num w:numId="2" w16cid:durableId="1144932934">
    <w:abstractNumId w:val="15"/>
  </w:num>
  <w:num w:numId="3" w16cid:durableId="1596552170">
    <w:abstractNumId w:val="17"/>
  </w:num>
  <w:num w:numId="4" w16cid:durableId="1310019041">
    <w:abstractNumId w:val="26"/>
  </w:num>
  <w:num w:numId="5" w16cid:durableId="306788321">
    <w:abstractNumId w:val="19"/>
  </w:num>
  <w:num w:numId="6" w16cid:durableId="2030176717">
    <w:abstractNumId w:val="13"/>
  </w:num>
  <w:num w:numId="7" w16cid:durableId="1808933612">
    <w:abstractNumId w:val="22"/>
  </w:num>
  <w:num w:numId="8" w16cid:durableId="1261064248">
    <w:abstractNumId w:val="18"/>
  </w:num>
  <w:num w:numId="9" w16cid:durableId="1043597496">
    <w:abstractNumId w:val="25"/>
  </w:num>
  <w:num w:numId="10" w16cid:durableId="1235703563">
    <w:abstractNumId w:val="14"/>
  </w:num>
  <w:num w:numId="11" w16cid:durableId="1829714077">
    <w:abstractNumId w:val="21"/>
  </w:num>
  <w:num w:numId="12" w16cid:durableId="1404914454">
    <w:abstractNumId w:val="21"/>
  </w:num>
  <w:num w:numId="13" w16cid:durableId="296106207">
    <w:abstractNumId w:val="21"/>
  </w:num>
  <w:num w:numId="14" w16cid:durableId="636109900">
    <w:abstractNumId w:val="21"/>
  </w:num>
  <w:num w:numId="15" w16cid:durableId="1808401943">
    <w:abstractNumId w:val="21"/>
  </w:num>
  <w:num w:numId="16" w16cid:durableId="767965413">
    <w:abstractNumId w:val="12"/>
  </w:num>
  <w:num w:numId="17" w16cid:durableId="195311166">
    <w:abstractNumId w:val="12"/>
  </w:num>
  <w:num w:numId="18" w16cid:durableId="1220753045">
    <w:abstractNumId w:val="24"/>
  </w:num>
  <w:num w:numId="19" w16cid:durableId="2129204143">
    <w:abstractNumId w:val="23"/>
  </w:num>
  <w:num w:numId="20" w16cid:durableId="2077313661">
    <w:abstractNumId w:val="20"/>
  </w:num>
  <w:num w:numId="21" w16cid:durableId="285429695">
    <w:abstractNumId w:val="16"/>
  </w:num>
  <w:num w:numId="22" w16cid:durableId="1183284057">
    <w:abstractNumId w:val="10"/>
  </w:num>
  <w:num w:numId="23" w16cid:durableId="1467967386">
    <w:abstractNumId w:val="9"/>
  </w:num>
  <w:num w:numId="24" w16cid:durableId="1835604364">
    <w:abstractNumId w:val="7"/>
  </w:num>
  <w:num w:numId="25" w16cid:durableId="1159272505">
    <w:abstractNumId w:val="6"/>
  </w:num>
  <w:num w:numId="26" w16cid:durableId="1901556208">
    <w:abstractNumId w:val="5"/>
  </w:num>
  <w:num w:numId="27" w16cid:durableId="233509122">
    <w:abstractNumId w:val="4"/>
  </w:num>
  <w:num w:numId="28" w16cid:durableId="2006080841">
    <w:abstractNumId w:val="8"/>
  </w:num>
  <w:num w:numId="29" w16cid:durableId="878661971">
    <w:abstractNumId w:val="3"/>
  </w:num>
  <w:num w:numId="30" w16cid:durableId="1343119881">
    <w:abstractNumId w:val="2"/>
  </w:num>
  <w:num w:numId="31" w16cid:durableId="917250201">
    <w:abstractNumId w:val="1"/>
  </w:num>
  <w:num w:numId="32" w16cid:durableId="1250458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53FF6"/>
    <w:rsid w:val="0006675C"/>
    <w:rsid w:val="00081305"/>
    <w:rsid w:val="000848E7"/>
    <w:rsid w:val="000A42AA"/>
    <w:rsid w:val="000B3734"/>
    <w:rsid w:val="000C5073"/>
    <w:rsid w:val="000E2237"/>
    <w:rsid w:val="001028D9"/>
    <w:rsid w:val="00104C5A"/>
    <w:rsid w:val="00106076"/>
    <w:rsid w:val="00116FF0"/>
    <w:rsid w:val="00127C79"/>
    <w:rsid w:val="001426F7"/>
    <w:rsid w:val="00144A5A"/>
    <w:rsid w:val="00157A82"/>
    <w:rsid w:val="00173542"/>
    <w:rsid w:val="001A6205"/>
    <w:rsid w:val="001B705C"/>
    <w:rsid w:val="001C13F0"/>
    <w:rsid w:val="001C3E5C"/>
    <w:rsid w:val="001C509D"/>
    <w:rsid w:val="001C6FD7"/>
    <w:rsid w:val="001E0C92"/>
    <w:rsid w:val="001F47CC"/>
    <w:rsid w:val="00222048"/>
    <w:rsid w:val="002244CC"/>
    <w:rsid w:val="002517FD"/>
    <w:rsid w:val="00263542"/>
    <w:rsid w:val="002748DF"/>
    <w:rsid w:val="002A4621"/>
    <w:rsid w:val="002C0F7B"/>
    <w:rsid w:val="002C403D"/>
    <w:rsid w:val="002E4302"/>
    <w:rsid w:val="002E6E99"/>
    <w:rsid w:val="002F4952"/>
    <w:rsid w:val="00327698"/>
    <w:rsid w:val="0033573E"/>
    <w:rsid w:val="003552CC"/>
    <w:rsid w:val="00355C7F"/>
    <w:rsid w:val="003A36E9"/>
    <w:rsid w:val="003D3E99"/>
    <w:rsid w:val="003E2CD4"/>
    <w:rsid w:val="004004C5"/>
    <w:rsid w:val="00402A1B"/>
    <w:rsid w:val="0040336F"/>
    <w:rsid w:val="00424038"/>
    <w:rsid w:val="0045228F"/>
    <w:rsid w:val="00454471"/>
    <w:rsid w:val="0045726B"/>
    <w:rsid w:val="004630D8"/>
    <w:rsid w:val="0047055A"/>
    <w:rsid w:val="0047217F"/>
    <w:rsid w:val="00480825"/>
    <w:rsid w:val="00480ABD"/>
    <w:rsid w:val="004818FE"/>
    <w:rsid w:val="00492429"/>
    <w:rsid w:val="004A6153"/>
    <w:rsid w:val="004C5609"/>
    <w:rsid w:val="004C5E9C"/>
    <w:rsid w:val="004E07A5"/>
    <w:rsid w:val="004E3711"/>
    <w:rsid w:val="00500C2B"/>
    <w:rsid w:val="00520D3B"/>
    <w:rsid w:val="00525D82"/>
    <w:rsid w:val="005333C9"/>
    <w:rsid w:val="005575B0"/>
    <w:rsid w:val="00567A16"/>
    <w:rsid w:val="00573601"/>
    <w:rsid w:val="00573A40"/>
    <w:rsid w:val="00574488"/>
    <w:rsid w:val="00576C66"/>
    <w:rsid w:val="005A4489"/>
    <w:rsid w:val="005C301C"/>
    <w:rsid w:val="005C404B"/>
    <w:rsid w:val="005C41DA"/>
    <w:rsid w:val="005C5035"/>
    <w:rsid w:val="005F32A5"/>
    <w:rsid w:val="005F41CD"/>
    <w:rsid w:val="005F7BA3"/>
    <w:rsid w:val="00605DD3"/>
    <w:rsid w:val="00606550"/>
    <w:rsid w:val="00607EE7"/>
    <w:rsid w:val="00614636"/>
    <w:rsid w:val="00621D59"/>
    <w:rsid w:val="00635C49"/>
    <w:rsid w:val="00636614"/>
    <w:rsid w:val="00640260"/>
    <w:rsid w:val="00643351"/>
    <w:rsid w:val="0066119D"/>
    <w:rsid w:val="00667DCD"/>
    <w:rsid w:val="00670635"/>
    <w:rsid w:val="006A5AED"/>
    <w:rsid w:val="006A66F3"/>
    <w:rsid w:val="006B31BB"/>
    <w:rsid w:val="006B7CF1"/>
    <w:rsid w:val="006D70A3"/>
    <w:rsid w:val="006F6A36"/>
    <w:rsid w:val="00724CA7"/>
    <w:rsid w:val="00734EDE"/>
    <w:rsid w:val="007633C2"/>
    <w:rsid w:val="00773692"/>
    <w:rsid w:val="0078194F"/>
    <w:rsid w:val="00782E76"/>
    <w:rsid w:val="0078695C"/>
    <w:rsid w:val="007C562D"/>
    <w:rsid w:val="007D012C"/>
    <w:rsid w:val="007D61CA"/>
    <w:rsid w:val="007E61DB"/>
    <w:rsid w:val="007E6E86"/>
    <w:rsid w:val="0081723D"/>
    <w:rsid w:val="008313AD"/>
    <w:rsid w:val="0084303F"/>
    <w:rsid w:val="0086382F"/>
    <w:rsid w:val="008B1F06"/>
    <w:rsid w:val="008D764D"/>
    <w:rsid w:val="008E4F29"/>
    <w:rsid w:val="008F1F54"/>
    <w:rsid w:val="008F37F7"/>
    <w:rsid w:val="008F52AA"/>
    <w:rsid w:val="008F6547"/>
    <w:rsid w:val="00910F0B"/>
    <w:rsid w:val="009130AA"/>
    <w:rsid w:val="009416FA"/>
    <w:rsid w:val="00962412"/>
    <w:rsid w:val="0097166A"/>
    <w:rsid w:val="009769C9"/>
    <w:rsid w:val="009A3215"/>
    <w:rsid w:val="009A33B4"/>
    <w:rsid w:val="009C0B80"/>
    <w:rsid w:val="009C14BE"/>
    <w:rsid w:val="009E2C93"/>
    <w:rsid w:val="009E404F"/>
    <w:rsid w:val="009F08DA"/>
    <w:rsid w:val="009F0CD8"/>
    <w:rsid w:val="00A00872"/>
    <w:rsid w:val="00A3757E"/>
    <w:rsid w:val="00A5084B"/>
    <w:rsid w:val="00A75824"/>
    <w:rsid w:val="00A90C84"/>
    <w:rsid w:val="00A96438"/>
    <w:rsid w:val="00AB4B05"/>
    <w:rsid w:val="00AC56D5"/>
    <w:rsid w:val="00AC7F2D"/>
    <w:rsid w:val="00AD1365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3A44"/>
    <w:rsid w:val="00C245E1"/>
    <w:rsid w:val="00C246AC"/>
    <w:rsid w:val="00C26124"/>
    <w:rsid w:val="00C2678D"/>
    <w:rsid w:val="00C30192"/>
    <w:rsid w:val="00C354F7"/>
    <w:rsid w:val="00C764C5"/>
    <w:rsid w:val="00C96E57"/>
    <w:rsid w:val="00CA07A6"/>
    <w:rsid w:val="00CA0982"/>
    <w:rsid w:val="00CC1DF7"/>
    <w:rsid w:val="00CD0A0C"/>
    <w:rsid w:val="00CD54C7"/>
    <w:rsid w:val="00CE7134"/>
    <w:rsid w:val="00CF64C4"/>
    <w:rsid w:val="00D05C74"/>
    <w:rsid w:val="00D10355"/>
    <w:rsid w:val="00D25B27"/>
    <w:rsid w:val="00D34BB5"/>
    <w:rsid w:val="00D4711D"/>
    <w:rsid w:val="00D6072E"/>
    <w:rsid w:val="00DA276D"/>
    <w:rsid w:val="00DB5B7E"/>
    <w:rsid w:val="00DB6C0D"/>
    <w:rsid w:val="00DC2EA6"/>
    <w:rsid w:val="00DC72CC"/>
    <w:rsid w:val="00DC7E08"/>
    <w:rsid w:val="00DD41AE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06B9"/>
    <w:rsid w:val="00EA10EB"/>
    <w:rsid w:val="00EB3F10"/>
    <w:rsid w:val="00EB6560"/>
    <w:rsid w:val="00EB7EC3"/>
    <w:rsid w:val="00EC7AED"/>
    <w:rsid w:val="00EE1F4D"/>
    <w:rsid w:val="00EE2ADF"/>
    <w:rsid w:val="00F053B7"/>
    <w:rsid w:val="00F133C2"/>
    <w:rsid w:val="00F21669"/>
    <w:rsid w:val="00F3051F"/>
    <w:rsid w:val="00F32C49"/>
    <w:rsid w:val="00F33230"/>
    <w:rsid w:val="00F410FF"/>
    <w:rsid w:val="00F42849"/>
    <w:rsid w:val="00F6109A"/>
    <w:rsid w:val="00F92CF7"/>
    <w:rsid w:val="00FA0151"/>
    <w:rsid w:val="00FA3FC5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E907B"/>
  <w15:docId w15:val="{5EFA9AC1-EA5A-4900-BE59-C9F887CD2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C71DD50D893A49946BB81BA7A5F474" ma:contentTypeVersion="19" ma:contentTypeDescription="Create a new document." ma:contentTypeScope="" ma:versionID="f00272c6322ea13d5c2a1efeb42ed155">
  <xsd:schema xmlns:xsd="http://www.w3.org/2001/XMLSchema" xmlns:xs="http://www.w3.org/2001/XMLSchema" xmlns:p="http://schemas.microsoft.com/office/2006/metadata/properties" xmlns:ns2="0e561821-aa57-469c-aa3e-8576805b79e2" xmlns:ns3="868568d3-52d3-4944-a9d2-82b915b7ccb9" targetNamespace="http://schemas.microsoft.com/office/2006/metadata/properties" ma:root="true" ma:fieldsID="9f57bccc16b55b3eee38b9999d9ab304" ns2:_="" ns3:_="">
    <xsd:import namespace="0e561821-aa57-469c-aa3e-8576805b79e2"/>
    <xsd:import namespace="868568d3-52d3-4944-a9d2-82b915b7c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61821-aa57-469c-aa3e-8576805b79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fec78b0-d2ba-4bd6-85f4-33d10de8a0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568d3-52d3-4944-a9d2-82b915b7ccb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57b556-4f74-456f-ac24-1fb77f2ea65e}" ma:internalName="TaxCatchAll" ma:showField="CatchAllData" ma:web="868568d3-52d3-4944-a9d2-82b915b7c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61821-aa57-469c-aa3e-8576805b79e2">
      <Terms xmlns="http://schemas.microsoft.com/office/infopath/2007/PartnerControls"/>
    </lcf76f155ced4ddcb4097134ff3c332f>
    <TaxCatchAll xmlns="868568d3-52d3-4944-a9d2-82b915b7ccb9" xsi:nil="true"/>
  </documentManagement>
</p:properties>
</file>

<file path=customXml/itemProps1.xml><?xml version="1.0" encoding="utf-8"?>
<ds:datastoreItem xmlns:ds="http://schemas.openxmlformats.org/officeDocument/2006/customXml" ds:itemID="{849C5CAE-10AC-4666-A9FD-18421CAB3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61821-aa57-469c-aa3e-8576805b79e2"/>
    <ds:schemaRef ds:uri="868568d3-52d3-4944-a9d2-82b915b7c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D24280-4EAD-4E74-9D0B-458BC9A91B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F0195-447C-4679-9B61-189221641AE1}">
  <ds:schemaRefs>
    <ds:schemaRef ds:uri="http://schemas.microsoft.com/office/2006/metadata/properties"/>
    <ds:schemaRef ds:uri="http://schemas.microsoft.com/office/infopath/2007/PartnerControls"/>
    <ds:schemaRef ds:uri="0e561821-aa57-469c-aa3e-8576805b79e2"/>
    <ds:schemaRef ds:uri="868568d3-52d3-4944-a9d2-82b915b7c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133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Cornelia Maag</cp:lastModifiedBy>
  <cp:revision>2</cp:revision>
  <cp:lastPrinted>2010-03-03T16:06:00Z</cp:lastPrinted>
  <dcterms:created xsi:type="dcterms:W3CDTF">2026-06-11T10:12:00Z</dcterms:created>
  <dcterms:modified xsi:type="dcterms:W3CDTF">2026-06-11T10:12:00Z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0x010100F4C71DD50D893A49946BB81BA7A5F474</vt:lpwstr>
  </property>
  <property fmtid="{D5CDD505-2E9C-101B-9397-08002B2CF9AE}" pid="3" name="MediaServiceImageTags">
    <vt:lpwstr/>
  </property>
</Properties>
</file>